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25458" w:rsidRPr="00964960" w:rsidRDefault="00D65494" w:rsidP="00AD039B">
      <w:pPr>
        <w:jc w:val="both"/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430E43EF" wp14:editId="155103C4">
            <wp:simplePos x="0" y="0"/>
            <wp:positionH relativeFrom="margin">
              <wp:posOffset>-525780</wp:posOffset>
            </wp:positionH>
            <wp:positionV relativeFrom="margin">
              <wp:posOffset>-662940</wp:posOffset>
            </wp:positionV>
            <wp:extent cx="7071360" cy="1722120"/>
            <wp:effectExtent l="0" t="0" r="0" b="0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cpd new logo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71360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3D4596" wp14:editId="4FA36614">
                <wp:simplePos x="0" y="0"/>
                <wp:positionH relativeFrom="column">
                  <wp:posOffset>-1132840</wp:posOffset>
                </wp:positionH>
                <wp:positionV relativeFrom="paragraph">
                  <wp:posOffset>7193280</wp:posOffset>
                </wp:positionV>
                <wp:extent cx="8039100" cy="965200"/>
                <wp:effectExtent l="0" t="0" r="0" b="635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39100" cy="9652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65494" w:rsidRDefault="00D65494" w:rsidP="00D65494">
                            <w:r>
                              <w:t xml:space="preserve">  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C0F67B8" wp14:editId="060AD98F">
                                  <wp:extent cx="859809" cy="939012"/>
                                  <wp:effectExtent l="0" t="0" r="0" b="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Walker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4407" cy="94403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9490303" wp14:editId="31056F8B">
                                  <wp:extent cx="860735" cy="955343"/>
                                  <wp:effectExtent l="0" t="0" r="0" b="0"/>
                                  <wp:docPr id="33" name="Picture 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1391" cy="9671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894FF17" wp14:editId="470AD5CB">
                                  <wp:extent cx="655092" cy="951654"/>
                                  <wp:effectExtent l="0" t="0" r="0" b="1270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eric.jpg"/>
                                          <pic:cNvPicPr/>
                                        </pic:nvPicPr>
                                        <pic:blipFill rotWithShape="1"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51894" t="21034" r="20279" b="39299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55869" cy="95278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5B8AEAE" wp14:editId="19120C33">
                                  <wp:extent cx="792849" cy="955344"/>
                                  <wp:effectExtent l="0" t="0" r="7620" b="0"/>
                                  <wp:docPr id="34" name="Picture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7141" cy="9605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46AC2D6" wp14:editId="6EC1826D">
                                  <wp:extent cx="805218" cy="948402"/>
                                  <wp:effectExtent l="0" t="0" r="0" b="4445"/>
                                  <wp:docPr id="20" name="Picture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12985" cy="957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B58503" wp14:editId="1EBC8FD8">
                                  <wp:extent cx="868112" cy="966084"/>
                                  <wp:effectExtent l="0" t="0" r="8255" b="5715"/>
                                  <wp:docPr id="35" name="Picture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4174" cy="9728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2E71D72" wp14:editId="37617F4C">
                                  <wp:extent cx="873457" cy="964442"/>
                                  <wp:effectExtent l="0" t="0" r="3175" b="762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javier.jpeg 2.jpg"/>
                                          <pic:cNvPicPr/>
                                        </pic:nvPicPr>
                                        <pic:blipFill rotWithShape="1"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67859" t="30349" r="4769" b="5207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3885" cy="96491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25D5B21" wp14:editId="427DD6A2">
                                  <wp:extent cx="748019" cy="955344"/>
                                  <wp:effectExtent l="0" t="0" r="0" b="0"/>
                                  <wp:docPr id="36" name="Pictur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51938" cy="960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09FCFED" wp14:editId="3DF8B773">
                                  <wp:extent cx="862606" cy="968714"/>
                                  <wp:effectExtent l="0" t="0" r="0" b="3175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2630" cy="96874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D0878" w:rsidRDefault="008F101B" w:rsidP="008F101B">
                            <w:r w:rsidRPr="005F11D1">
                              <w:rPr>
                                <w:noProof/>
                              </w:rPr>
                              <w:drawing>
                                <wp:inline distT="0" distB="0" distL="0" distR="0" wp14:anchorId="09A29677" wp14:editId="3D7304FC">
                                  <wp:extent cx="968829" cy="763537"/>
                                  <wp:effectExtent l="0" t="0" r="0" b="0"/>
                                  <wp:docPr id="15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 rotWithShape="1"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4728" t="20156" r="23565" b="26203"/>
                                          <a:stretch/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74979" cy="7683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noFill/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8F101B">
                              <w:rPr>
                                <w:noProof/>
                              </w:rPr>
                              <w:drawing>
                                <wp:inline distT="0" distB="0" distL="0" distR="0" wp14:anchorId="00930268" wp14:editId="22CFEE81">
                                  <wp:extent cx="947056" cy="762000"/>
                                  <wp:effectExtent l="0" t="0" r="5715" b="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Eric.jpg"/>
                                          <pic:cNvPicPr/>
                                        </pic:nvPicPr>
                                        <pic:blipFill rotWithShape="1"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1795" t="36" r="14906" b="1166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0937" cy="76512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D65494" w:rsidRPr="005F11D1">
                              <w:rPr>
                                <w:noProof/>
                              </w:rPr>
                              <w:drawing>
                                <wp:inline distT="0" distB="0" distL="0" distR="0" wp14:anchorId="1DFD907A" wp14:editId="239C4D7C">
                                  <wp:extent cx="968829" cy="763537"/>
                                  <wp:effectExtent l="0" t="0" r="0" b="0"/>
                                  <wp:docPr id="17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 rotWithShape="1"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4728" t="20156" r="23565" b="26203"/>
                                          <a:stretch/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74979" cy="7683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noFill/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5F11D1">
                              <w:rPr>
                                <w:noProof/>
                              </w:rPr>
                              <w:drawing>
                                <wp:inline distT="0" distB="0" distL="0" distR="0" wp14:anchorId="3E554FDF" wp14:editId="69E5FA95">
                                  <wp:extent cx="968829" cy="763537"/>
                                  <wp:effectExtent l="0" t="0" r="0" b="0"/>
                                  <wp:docPr id="18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 rotWithShape="1"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4728" t="20156" r="23565" b="26203"/>
                                          <a:stretch/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74979" cy="7683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noFill/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5F11D1">
                              <w:rPr>
                                <w:noProof/>
                              </w:rPr>
                              <w:drawing>
                                <wp:inline distT="0" distB="0" distL="0" distR="0" wp14:anchorId="36CB232F" wp14:editId="2A11A1FC">
                                  <wp:extent cx="968829" cy="763537"/>
                                  <wp:effectExtent l="0" t="0" r="0" b="0"/>
                                  <wp:docPr id="19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 rotWithShape="1"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4728" t="20156" r="23565" b="26203"/>
                                          <a:stretch/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74979" cy="7683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noFill/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" o:spid="_x0000_s1026" style="position:absolute;left:0;text-align:left;margin-left:-89.2pt;margin-top:566.4pt;width:633pt;height:7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" fillcolor="white [3201]" stroked="f" strokeweight="2pt">
                <v:textbox>
                  <w:txbxContent>
                    <w:p w:rsidR="00D65494" w:rsidRDefault="00D65494" w:rsidP="00D65494">
                      <w:r>
                        <w:t xml:space="preserve">  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C0F67B8" wp14:editId="060AD98F">
                            <wp:extent cx="859809" cy="939012"/>
                            <wp:effectExtent l="0" t="0" r="0" b="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Walker.jp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4407" cy="94403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9490303" wp14:editId="31056F8B">
                            <wp:extent cx="860735" cy="955343"/>
                            <wp:effectExtent l="0" t="0" r="0" b="0"/>
                            <wp:docPr id="33" name="Picture 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1391" cy="9671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894FF17" wp14:editId="470AD5CB">
                            <wp:extent cx="655092" cy="951654"/>
                            <wp:effectExtent l="0" t="0" r="0" b="1270"/>
                            <wp:docPr id="11" name="Pictur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eric.jpg"/>
                                    <pic:cNvPicPr/>
                                  </pic:nvPicPr>
                                  <pic:blipFill rotWithShape="1"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51894" t="21034" r="20279" b="39299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55869" cy="952783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5B8AEAE" wp14:editId="19120C33">
                            <wp:extent cx="792849" cy="955344"/>
                            <wp:effectExtent l="0" t="0" r="7620" b="0"/>
                            <wp:docPr id="34" name="Picture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7141" cy="9605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46AC2D6" wp14:editId="6EC1826D">
                            <wp:extent cx="805218" cy="948402"/>
                            <wp:effectExtent l="0" t="0" r="0" b="4445"/>
                            <wp:docPr id="20" name="Picture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12985" cy="9575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0B58503" wp14:editId="1EBC8FD8">
                            <wp:extent cx="868112" cy="966084"/>
                            <wp:effectExtent l="0" t="0" r="8255" b="5715"/>
                            <wp:docPr id="35" name="Picture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74174" cy="9728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2E71D72" wp14:editId="37617F4C">
                            <wp:extent cx="873457" cy="964442"/>
                            <wp:effectExtent l="0" t="0" r="3175" b="762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javier.jpeg 2.jpg"/>
                                    <pic:cNvPicPr/>
                                  </pic:nvPicPr>
                                  <pic:blipFill rotWithShape="1"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67859" t="30349" r="4769" b="5207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873885" cy="964914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25D5B21" wp14:editId="427DD6A2">
                            <wp:extent cx="748019" cy="955344"/>
                            <wp:effectExtent l="0" t="0" r="0" b="0"/>
                            <wp:docPr id="36" name="Picture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51938" cy="960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09FCFED" wp14:editId="3DF8B773">
                            <wp:extent cx="862606" cy="968714"/>
                            <wp:effectExtent l="0" t="0" r="0" b="3175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62630" cy="96874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D0878" w:rsidRDefault="008F101B" w:rsidP="008F101B">
                      <w:r w:rsidRPr="005F11D1">
                        <w:rPr>
                          <w:noProof/>
                        </w:rPr>
                        <w:drawing>
                          <wp:inline distT="0" distB="0" distL="0" distR="0" wp14:anchorId="09A29677" wp14:editId="3D7304FC">
                            <wp:extent cx="968829" cy="763537"/>
                            <wp:effectExtent l="0" t="0" r="0" b="0"/>
                            <wp:docPr id="15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1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4728" t="20156" r="23565" b="26203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974979" cy="768384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noFill/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8F101B">
                        <w:rPr>
                          <w:noProof/>
                        </w:rPr>
                        <w:drawing>
                          <wp:inline distT="0" distB="0" distL="0" distR="0" wp14:anchorId="00930268" wp14:editId="22CFEE81">
                            <wp:extent cx="947056" cy="762000"/>
                            <wp:effectExtent l="0" t="0" r="5715" b="0"/>
                            <wp:docPr id="16" name="Picture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Eric.jpg"/>
                                    <pic:cNvPicPr/>
                                  </pic:nvPicPr>
                                  <pic:blipFill rotWithShape="1"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1795" t="36" r="14906" b="1166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950937" cy="765123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D65494" w:rsidRPr="005F11D1">
                        <w:rPr>
                          <w:noProof/>
                        </w:rPr>
                        <w:drawing>
                          <wp:inline distT="0" distB="0" distL="0" distR="0" wp14:anchorId="1DFD907A" wp14:editId="239C4D7C">
                            <wp:extent cx="968829" cy="763537"/>
                            <wp:effectExtent l="0" t="0" r="0" b="0"/>
                            <wp:docPr id="17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1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4728" t="20156" r="23565" b="26203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974979" cy="768384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noFill/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5F11D1">
                        <w:rPr>
                          <w:noProof/>
                        </w:rPr>
                        <w:drawing>
                          <wp:inline distT="0" distB="0" distL="0" distR="0" wp14:anchorId="3E554FDF" wp14:editId="69E5FA95">
                            <wp:extent cx="968829" cy="763537"/>
                            <wp:effectExtent l="0" t="0" r="0" b="0"/>
                            <wp:docPr id="18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1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4728" t="20156" r="23565" b="26203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974979" cy="768384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noFill/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5F11D1">
                        <w:rPr>
                          <w:noProof/>
                        </w:rPr>
                        <w:drawing>
                          <wp:inline distT="0" distB="0" distL="0" distR="0" wp14:anchorId="36CB232F" wp14:editId="2A11A1FC">
                            <wp:extent cx="968829" cy="763537"/>
                            <wp:effectExtent l="0" t="0" r="0" b="0"/>
                            <wp:docPr id="19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1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4728" t="20156" r="23565" b="26203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974979" cy="768384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noFill/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294D23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A8FFE42" wp14:editId="111A0086">
                <wp:simplePos x="0" y="0"/>
                <wp:positionH relativeFrom="column">
                  <wp:posOffset>4267200</wp:posOffset>
                </wp:positionH>
                <wp:positionV relativeFrom="paragraph">
                  <wp:posOffset>5913120</wp:posOffset>
                </wp:positionV>
                <wp:extent cx="2164080" cy="929640"/>
                <wp:effectExtent l="0" t="0" r="26670" b="22860"/>
                <wp:wrapNone/>
                <wp:docPr id="1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4080" cy="92964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932E1" w:rsidRPr="00D65494" w:rsidRDefault="00807050" w:rsidP="00D932E1">
                            <w:pPr>
                              <w:rPr>
                                <w:color w:val="002060"/>
                                <w:lang w:val="es-MX"/>
                              </w:rPr>
                            </w:pPr>
                            <w:r w:rsidRPr="00D65494">
                              <w:rPr>
                                <w:color w:val="002060"/>
                                <w:lang w:val="es-MX"/>
                              </w:rPr>
                              <w:t>(</w:t>
                            </w:r>
                            <w:r w:rsidR="00294D23" w:rsidRPr="00D65494">
                              <w:rPr>
                                <w:color w:val="002060"/>
                                <w:lang w:val="es-MX"/>
                              </w:rPr>
                              <w:t xml:space="preserve">Cualquier información requerida para el participante como formas a llenar, </w:t>
                            </w:r>
                            <w:bookmarkStart w:id="0" w:name="_GoBack"/>
                            <w:r w:rsidR="00294D23" w:rsidRPr="00D65494">
                              <w:rPr>
                                <w:color w:val="002060"/>
                                <w:lang w:val="es-MX"/>
                              </w:rPr>
                              <w:t>entrevista</w:t>
                            </w:r>
                            <w:r w:rsidRPr="00D65494">
                              <w:rPr>
                                <w:color w:val="002060"/>
                                <w:lang w:val="es-MX"/>
                              </w:rPr>
                              <w:t xml:space="preserve">, etc.) 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7" o:spid="_x0000_s1027" type="#_x0000_t202" style="position:absolute;left:0;text-align:left;margin-left:336pt;margin-top:465.6pt;width:170.4pt;height:73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" fillcolor="white [3201]" strokecolor="#4f81bd [3204]" strokeweight="2pt">
                <v:textbox>
                  <w:txbxContent>
                    <w:p w:rsidR="00D932E1" w:rsidRPr="00D65494" w:rsidRDefault="00807050" w:rsidP="00D932E1">
                      <w:pPr>
                        <w:rPr>
                          <w:color w:val="002060"/>
                          <w:lang w:val="es-MX"/>
                        </w:rPr>
                      </w:pPr>
                      <w:r w:rsidRPr="00D65494">
                        <w:rPr>
                          <w:color w:val="002060"/>
                          <w:lang w:val="es-MX"/>
                        </w:rPr>
                        <w:t>(</w:t>
                      </w:r>
                      <w:r w:rsidR="00294D23" w:rsidRPr="00D65494">
                        <w:rPr>
                          <w:color w:val="002060"/>
                          <w:lang w:val="es-MX"/>
                        </w:rPr>
                        <w:t xml:space="preserve">Cualquier información requerida para el participante como formas a llenar, </w:t>
                      </w:r>
                      <w:bookmarkStart w:id="1" w:name="_GoBack"/>
                      <w:r w:rsidR="00294D23" w:rsidRPr="00D65494">
                        <w:rPr>
                          <w:color w:val="002060"/>
                          <w:lang w:val="es-MX"/>
                        </w:rPr>
                        <w:t>entrevista</w:t>
                      </w:r>
                      <w:r w:rsidRPr="00D65494">
                        <w:rPr>
                          <w:color w:val="002060"/>
                          <w:lang w:val="es-MX"/>
                        </w:rPr>
                        <w:t xml:space="preserve">, etc.) 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94D23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92C04A" wp14:editId="71E7A5C8">
                <wp:simplePos x="0" y="0"/>
                <wp:positionH relativeFrom="column">
                  <wp:posOffset>1988820</wp:posOffset>
                </wp:positionH>
                <wp:positionV relativeFrom="paragraph">
                  <wp:posOffset>5646420</wp:posOffset>
                </wp:positionV>
                <wp:extent cx="2179320" cy="1109980"/>
                <wp:effectExtent l="0" t="0" r="11430" b="13970"/>
                <wp:wrapNone/>
                <wp:docPr id="2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9320" cy="110998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932E1" w:rsidRPr="00D65494" w:rsidRDefault="00294D23">
                            <w:pPr>
                              <w:rPr>
                                <w:color w:val="002060"/>
                                <w:lang w:val="es-MX"/>
                              </w:rPr>
                            </w:pPr>
                            <w:r w:rsidRPr="00D65494">
                              <w:rPr>
                                <w:color w:val="002060"/>
                                <w:lang w:val="es-MX"/>
                              </w:rPr>
                              <w:t>Información de contacto</w:t>
                            </w:r>
                          </w:p>
                          <w:p w:rsidR="00D932E1" w:rsidRPr="00D65494" w:rsidRDefault="00D932E1">
                            <w:pPr>
                              <w:rPr>
                                <w:color w:val="002060"/>
                                <w:lang w:val="es-MX"/>
                              </w:rPr>
                            </w:pPr>
                            <w:r w:rsidRPr="00D65494">
                              <w:rPr>
                                <w:color w:val="002060"/>
                                <w:lang w:val="es-MX"/>
                              </w:rPr>
                              <w:t>(</w:t>
                            </w:r>
                            <w:r w:rsidR="00807050" w:rsidRPr="00D65494">
                              <w:rPr>
                                <w:color w:val="002060"/>
                                <w:lang w:val="es-MX"/>
                              </w:rPr>
                              <w:t>Person</w:t>
                            </w:r>
                            <w:r w:rsidR="00294D23" w:rsidRPr="00D65494">
                              <w:rPr>
                                <w:color w:val="002060"/>
                                <w:lang w:val="es-MX"/>
                              </w:rPr>
                              <w:t>a, oficina u organizació</w:t>
                            </w:r>
                            <w:r w:rsidRPr="00D65494">
                              <w:rPr>
                                <w:color w:val="002060"/>
                                <w:lang w:val="es-MX"/>
                              </w:rPr>
                              <w:t>n</w:t>
                            </w:r>
                            <w:r w:rsidR="00294D23" w:rsidRPr="00D65494">
                              <w:rPr>
                                <w:color w:val="002060"/>
                                <w:lang w:val="es-MX"/>
                              </w:rPr>
                              <w:t xml:space="preserve"> que ayudará a personas con discapacidad en la parroquia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" o:spid="_x0000_s1028" type="#_x0000_t202" style="position:absolute;left:0;text-align:left;margin-left:156.6pt;margin-top:444.6pt;width:171.6pt;height:87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" fillcolor="white [3201]" strokecolor="#4f81bd [3204]" strokeweight="2pt">
                <v:textbox>
                  <w:txbxContent>
                    <w:p w:rsidR="00D932E1" w:rsidRPr="00D65494" w:rsidRDefault="00294D23">
                      <w:pPr>
                        <w:rPr>
                          <w:color w:val="002060"/>
                          <w:lang w:val="es-MX"/>
                        </w:rPr>
                      </w:pPr>
                      <w:r w:rsidRPr="00D65494">
                        <w:rPr>
                          <w:color w:val="002060"/>
                          <w:lang w:val="es-MX"/>
                        </w:rPr>
                        <w:t>Información de contacto</w:t>
                      </w:r>
                    </w:p>
                    <w:p w:rsidR="00D932E1" w:rsidRPr="00D65494" w:rsidRDefault="00D932E1">
                      <w:pPr>
                        <w:rPr>
                          <w:color w:val="002060"/>
                          <w:lang w:val="es-MX"/>
                        </w:rPr>
                      </w:pPr>
                      <w:r w:rsidRPr="00D65494">
                        <w:rPr>
                          <w:color w:val="002060"/>
                          <w:lang w:val="es-MX"/>
                        </w:rPr>
                        <w:t>(</w:t>
                      </w:r>
                      <w:r w:rsidR="00807050" w:rsidRPr="00D65494">
                        <w:rPr>
                          <w:color w:val="002060"/>
                          <w:lang w:val="es-MX"/>
                        </w:rPr>
                        <w:t>Person</w:t>
                      </w:r>
                      <w:r w:rsidR="00294D23" w:rsidRPr="00D65494">
                        <w:rPr>
                          <w:color w:val="002060"/>
                          <w:lang w:val="es-MX"/>
                        </w:rPr>
                        <w:t>a, oficina u organizació</w:t>
                      </w:r>
                      <w:r w:rsidRPr="00D65494">
                        <w:rPr>
                          <w:color w:val="002060"/>
                          <w:lang w:val="es-MX"/>
                        </w:rPr>
                        <w:t>n</w:t>
                      </w:r>
                      <w:r w:rsidR="00294D23" w:rsidRPr="00D65494">
                        <w:rPr>
                          <w:color w:val="002060"/>
                          <w:lang w:val="es-MX"/>
                        </w:rPr>
                        <w:t xml:space="preserve"> que ayudará a personas con discapacidad en la parroquia</w:t>
                      </w:r>
                    </w:p>
                  </w:txbxContent>
                </v:textbox>
              </v:shape>
            </w:pict>
          </mc:Fallback>
        </mc:AlternateContent>
      </w:r>
      <w:r w:rsidR="00B53601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ECFCDC2" wp14:editId="65157F17">
                <wp:simplePos x="0" y="0"/>
                <wp:positionH relativeFrom="column">
                  <wp:posOffset>-244475</wp:posOffset>
                </wp:positionH>
                <wp:positionV relativeFrom="paragraph">
                  <wp:posOffset>6125845</wp:posOffset>
                </wp:positionV>
                <wp:extent cx="1810385" cy="866140"/>
                <wp:effectExtent l="0" t="0" r="18415" b="10160"/>
                <wp:wrapNone/>
                <wp:docPr id="3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0385" cy="86614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25458" w:rsidRPr="00D65494" w:rsidRDefault="00825458">
                            <w:pPr>
                              <w:rPr>
                                <w:color w:val="002060"/>
                                <w:lang w:val="es-MX"/>
                              </w:rPr>
                            </w:pPr>
                            <w:r w:rsidRPr="00D65494">
                              <w:rPr>
                                <w:color w:val="002060"/>
                                <w:lang w:val="es-MX"/>
                              </w:rPr>
                              <w:t>(</w:t>
                            </w:r>
                            <w:r w:rsidR="00EE33B0" w:rsidRPr="00D65494">
                              <w:rPr>
                                <w:color w:val="002060"/>
                                <w:lang w:val="es-MX"/>
                              </w:rPr>
                              <w:t>Nombre del evento, actividad o programa, si se tiene)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029" type="#_x0000_t202" style="position:absolute;left:0;text-align:left;margin-left:-19.25pt;margin-top:482.35pt;width:142.55pt;height:68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" fillcolor="white [3201]" strokecolor="#4f81bd [3204]" strokeweight="2pt">
                <v:textbox>
                  <w:txbxContent>
                    <w:p w:rsidR="00825458" w:rsidRPr="00D65494" w:rsidRDefault="00825458">
                      <w:pPr>
                        <w:rPr>
                          <w:color w:val="002060"/>
                          <w:lang w:val="es-MX"/>
                        </w:rPr>
                      </w:pPr>
                      <w:r w:rsidRPr="00D65494">
                        <w:rPr>
                          <w:color w:val="002060"/>
                          <w:lang w:val="es-MX"/>
                        </w:rPr>
                        <w:t>(</w:t>
                      </w:r>
                      <w:r w:rsidR="00EE33B0" w:rsidRPr="00D65494">
                        <w:rPr>
                          <w:color w:val="002060"/>
                          <w:lang w:val="es-MX"/>
                        </w:rPr>
                        <w:t>Nombre del evento, actividad o programa, si se tiene)</w:t>
                      </w:r>
                    </w:p>
                  </w:txbxContent>
                </v:textbox>
              </v:shape>
            </w:pict>
          </mc:Fallback>
        </mc:AlternateContent>
      </w:r>
      <w:r w:rsidR="00B53601"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04B9799D" wp14:editId="5A7B30DC">
                <wp:simplePos x="0" y="0"/>
                <wp:positionH relativeFrom="page">
                  <wp:posOffset>883920</wp:posOffset>
                </wp:positionH>
                <wp:positionV relativeFrom="page">
                  <wp:posOffset>1973580</wp:posOffset>
                </wp:positionV>
                <wp:extent cx="6302375" cy="4362450"/>
                <wp:effectExtent l="0" t="0" r="0" b="0"/>
                <wp:wrapNone/>
                <wp:docPr id="4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2375" cy="436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5059" w:rsidRPr="00D65494" w:rsidRDefault="00111D19" w:rsidP="00055059">
                            <w:pPr>
                              <w:pStyle w:val="Heading1"/>
                              <w:rPr>
                                <w:rFonts w:ascii="Lucida Calligraphy" w:hAnsi="Lucida Calligraphy"/>
                                <w:color w:val="002060"/>
                                <w:lang w:val="es-MX"/>
                              </w:rPr>
                            </w:pPr>
                            <w:r w:rsidRPr="00D65494">
                              <w:rPr>
                                <w:rFonts w:ascii="Lucida Calligraphy" w:hAnsi="Lucida Calligraphy"/>
                                <w:color w:val="002060"/>
                                <w:lang w:val="es-MX"/>
                              </w:rPr>
                              <w:t>BIENVENIDOS</w:t>
                            </w:r>
                          </w:p>
                          <w:p w:rsidR="00D932E1" w:rsidRPr="00D65494" w:rsidRDefault="00D932E1" w:rsidP="00115331">
                            <w:pPr>
                              <w:rPr>
                                <w:color w:val="002060"/>
                                <w:lang w:val="es-MX"/>
                              </w:rPr>
                            </w:pPr>
                          </w:p>
                          <w:p w:rsidR="00115331" w:rsidRPr="00D65494" w:rsidRDefault="00111D19" w:rsidP="00115331">
                            <w:pPr>
                              <w:rPr>
                                <w:color w:val="002060"/>
                                <w:lang w:val="es-MX"/>
                              </w:rPr>
                            </w:pPr>
                            <w:r w:rsidRPr="00D65494">
                              <w:rPr>
                                <w:color w:val="002060"/>
                                <w:lang w:val="es-MX"/>
                              </w:rPr>
                              <w:t>Hermanos y hermanas que tengan una discapacidad,  y sus familias</w:t>
                            </w:r>
                          </w:p>
                          <w:p w:rsidR="00055059" w:rsidRPr="00D65494" w:rsidRDefault="00055059" w:rsidP="00055059">
                            <w:pPr>
                              <w:rPr>
                                <w:color w:val="002060"/>
                                <w:lang w:val="es-MX"/>
                              </w:rPr>
                            </w:pPr>
                          </w:p>
                          <w:p w:rsidR="00055059" w:rsidRPr="00D65494" w:rsidRDefault="00055059" w:rsidP="00055059">
                            <w:pPr>
                              <w:rPr>
                                <w:color w:val="002060"/>
                                <w:lang w:val="es-MX"/>
                              </w:rPr>
                            </w:pPr>
                          </w:p>
                          <w:p w:rsidR="00115331" w:rsidRPr="00D65494" w:rsidRDefault="00115331" w:rsidP="00055059">
                            <w:pPr>
                              <w:pStyle w:val="Heading2"/>
                              <w:rPr>
                                <w:color w:val="002060"/>
                                <w:sz w:val="48"/>
                                <w:szCs w:val="48"/>
                                <w:lang w:val="es-MX"/>
                              </w:rPr>
                            </w:pPr>
                            <w:r w:rsidRPr="00D65494">
                              <w:rPr>
                                <w:color w:val="002060"/>
                                <w:sz w:val="48"/>
                                <w:szCs w:val="48"/>
                                <w:lang w:val="es-MX"/>
                              </w:rPr>
                              <w:t xml:space="preserve"> </w:t>
                            </w:r>
                            <w:proofErr w:type="gramStart"/>
                            <w:r w:rsidR="00D65494">
                              <w:rPr>
                                <w:color w:val="002060"/>
                                <w:sz w:val="48"/>
                                <w:szCs w:val="48"/>
                                <w:lang w:val="es-MX"/>
                              </w:rPr>
                              <w:t>en</w:t>
                            </w:r>
                            <w:proofErr w:type="gramEnd"/>
                            <w:r w:rsidR="00196ED9" w:rsidRPr="00D65494">
                              <w:rPr>
                                <w:color w:val="002060"/>
                                <w:sz w:val="48"/>
                                <w:szCs w:val="48"/>
                                <w:lang w:val="es-MX"/>
                              </w:rPr>
                              <w:t xml:space="preserve"> </w:t>
                            </w:r>
                            <w:r w:rsidRPr="00D65494">
                              <w:rPr>
                                <w:color w:val="002060"/>
                                <w:sz w:val="48"/>
                                <w:szCs w:val="48"/>
                                <w:lang w:val="es-MX"/>
                              </w:rPr>
                              <w:t>(</w:t>
                            </w:r>
                            <w:r w:rsidR="00111D19" w:rsidRPr="00D65494">
                              <w:rPr>
                                <w:color w:val="002060"/>
                                <w:sz w:val="48"/>
                                <w:szCs w:val="48"/>
                                <w:lang w:val="es-MX"/>
                              </w:rPr>
                              <w:t>nombre de la parroquia</w:t>
                            </w:r>
                            <w:r w:rsidRPr="00D65494">
                              <w:rPr>
                                <w:color w:val="002060"/>
                                <w:sz w:val="48"/>
                                <w:szCs w:val="48"/>
                                <w:lang w:val="es-MX"/>
                              </w:rPr>
                              <w:t>)</w:t>
                            </w:r>
                          </w:p>
                          <w:p w:rsidR="00055059" w:rsidRPr="00D65494" w:rsidRDefault="00825458" w:rsidP="00055059">
                            <w:pPr>
                              <w:pStyle w:val="EventDescription"/>
                              <w:rPr>
                                <w:color w:val="002060"/>
                                <w:lang w:val="es-MX"/>
                              </w:rPr>
                            </w:pPr>
                            <w:r w:rsidRPr="00D65494">
                              <w:rPr>
                                <w:color w:val="002060"/>
                                <w:lang w:val="es-MX"/>
                              </w:rPr>
                              <w:t xml:space="preserve"> </w:t>
                            </w:r>
                          </w:p>
                          <w:p w:rsidR="000B5ABA" w:rsidRPr="00D65494" w:rsidRDefault="000B5ABA" w:rsidP="000B5ABA">
                            <w:pPr>
                              <w:rPr>
                                <w:i/>
                                <w:color w:val="002060"/>
                                <w:sz w:val="12"/>
                                <w:szCs w:val="40"/>
                                <w:lang w:val="es-MX"/>
                              </w:rPr>
                            </w:pPr>
                          </w:p>
                          <w:p w:rsidR="00807050" w:rsidRPr="00D65494" w:rsidRDefault="00196ED9" w:rsidP="00807050">
                            <w:pPr>
                              <w:rPr>
                                <w:i/>
                                <w:color w:val="002060"/>
                                <w:sz w:val="20"/>
                                <w:szCs w:val="40"/>
                                <w:lang w:val="es-MX"/>
                              </w:rPr>
                            </w:pPr>
                            <w:r w:rsidRPr="00D65494">
                              <w:rPr>
                                <w:i/>
                                <w:color w:val="002060"/>
                                <w:sz w:val="40"/>
                                <w:szCs w:val="40"/>
                                <w:lang w:val="es-MX"/>
                              </w:rPr>
                              <w:t xml:space="preserve">Tenemos un lugar </w:t>
                            </w:r>
                            <w:r w:rsidR="00C57CB9" w:rsidRPr="00D65494">
                              <w:rPr>
                                <w:i/>
                                <w:color w:val="002060"/>
                                <w:sz w:val="40"/>
                                <w:szCs w:val="40"/>
                                <w:lang w:val="es-MX"/>
                              </w:rPr>
                              <w:t>para ustedes</w:t>
                            </w:r>
                          </w:p>
                          <w:p w:rsidR="00807050" w:rsidRPr="00D65494" w:rsidRDefault="00807050" w:rsidP="00055059">
                            <w:pPr>
                              <w:pStyle w:val="EventDescription"/>
                              <w:rPr>
                                <w:color w:val="002060"/>
                                <w:lang w:val="es-MX"/>
                              </w:rPr>
                            </w:pPr>
                            <w:r w:rsidRPr="00D65494">
                              <w:rPr>
                                <w:color w:val="002060"/>
                                <w:lang w:val="es-MX"/>
                              </w:rPr>
                              <w:t xml:space="preserve"> </w:t>
                            </w:r>
                          </w:p>
                          <w:p w:rsidR="00825458" w:rsidRPr="00D65494" w:rsidRDefault="00542FE1" w:rsidP="00055059">
                            <w:pPr>
                              <w:pStyle w:val="EventDescription"/>
                              <w:rPr>
                                <w:color w:val="002060"/>
                                <w:sz w:val="28"/>
                                <w:szCs w:val="28"/>
                                <w:lang w:val="es-MX"/>
                              </w:rPr>
                            </w:pPr>
                            <w:r w:rsidRPr="00D65494">
                              <w:rPr>
                                <w:color w:val="002060"/>
                                <w:sz w:val="28"/>
                                <w:szCs w:val="28"/>
                                <w:lang w:val="es-MX"/>
                              </w:rPr>
                              <w:t>Sus dones son bienvenidos aquí</w:t>
                            </w:r>
                          </w:p>
                          <w:p w:rsidR="008F101B" w:rsidRPr="00D65494" w:rsidRDefault="008F101B" w:rsidP="008F101B">
                            <w:pPr>
                              <w:rPr>
                                <w:color w:val="002060"/>
                                <w:lang w:val="es-MX"/>
                              </w:rPr>
                            </w:pPr>
                          </w:p>
                          <w:p w:rsidR="00EE33B0" w:rsidRPr="00D65494" w:rsidRDefault="00DE74E6" w:rsidP="00542FE1">
                            <w:pPr>
                              <w:rPr>
                                <w:color w:val="002060"/>
                                <w:lang w:val="es-MX"/>
                              </w:rPr>
                            </w:pPr>
                            <w:r w:rsidRPr="00D65494">
                              <w:rPr>
                                <w:color w:val="002060"/>
                                <w:lang w:val="es-MX"/>
                              </w:rPr>
                              <w:t>Nuestra parroquia es la puerta</w:t>
                            </w:r>
                            <w:r w:rsidR="00542FE1" w:rsidRPr="00D65494">
                              <w:rPr>
                                <w:color w:val="002060"/>
                                <w:lang w:val="es-MX"/>
                              </w:rPr>
                              <w:t xml:space="preserve"> a la participación de la</w:t>
                            </w:r>
                            <w:r w:rsidR="00EE33B0" w:rsidRPr="00D65494">
                              <w:rPr>
                                <w:color w:val="002060"/>
                                <w:lang w:val="es-MX"/>
                              </w:rPr>
                              <w:t xml:space="preserve"> experiencia cristiana,</w:t>
                            </w:r>
                          </w:p>
                          <w:p w:rsidR="00807050" w:rsidRPr="00D65494" w:rsidRDefault="00542FE1" w:rsidP="00542FE1">
                            <w:pPr>
                              <w:rPr>
                                <w:color w:val="002060"/>
                                <w:lang w:val="es-MX"/>
                              </w:rPr>
                            </w:pPr>
                            <w:proofErr w:type="gramStart"/>
                            <w:r w:rsidRPr="00D65494">
                              <w:rPr>
                                <w:color w:val="002060"/>
                                <w:lang w:val="es-MX"/>
                              </w:rPr>
                              <w:t>por</w:t>
                            </w:r>
                            <w:proofErr w:type="gramEnd"/>
                            <w:r w:rsidRPr="00D65494">
                              <w:rPr>
                                <w:color w:val="002060"/>
                                <w:lang w:val="es-MX"/>
                              </w:rPr>
                              <w:t xml:space="preserve"> lo tanto es nuestra responsabilidad asegurarnos de </w:t>
                            </w:r>
                            <w:r w:rsidR="00EE33B0" w:rsidRPr="00D65494">
                              <w:rPr>
                                <w:color w:val="002060"/>
                                <w:lang w:val="es-MX"/>
                              </w:rPr>
                              <w:t>estar siempre abierto</w:t>
                            </w:r>
                            <w:r w:rsidR="00DE74E6" w:rsidRPr="00D65494">
                              <w:rPr>
                                <w:color w:val="002060"/>
                                <w:lang w:val="es-MX"/>
                              </w:rPr>
                              <w:t>s</w:t>
                            </w:r>
                            <w:r w:rsidRPr="00D65494">
                              <w:rPr>
                                <w:color w:val="002060"/>
                                <w:lang w:val="es-MX"/>
                              </w:rPr>
                              <w:t>.</w:t>
                            </w:r>
                          </w:p>
                          <w:p w:rsidR="00B53601" w:rsidRPr="00D65494" w:rsidRDefault="00542FE1" w:rsidP="00B53601">
                            <w:pPr>
                              <w:rPr>
                                <w:color w:val="002060"/>
                                <w:lang w:val="es-MX"/>
                              </w:rPr>
                            </w:pPr>
                            <w:r w:rsidRPr="00D65494">
                              <w:rPr>
                                <w:color w:val="002060"/>
                                <w:lang w:val="es-MX"/>
                              </w:rPr>
                              <w:t xml:space="preserve">Somos un mismo rebaño bajo el cuidado del mismo pastor. </w:t>
                            </w:r>
                          </w:p>
                          <w:p w:rsidR="00B53601" w:rsidRPr="00D65494" w:rsidRDefault="00DE74E6" w:rsidP="00B53601">
                            <w:pPr>
                              <w:rPr>
                                <w:color w:val="002060"/>
                                <w:lang w:val="es-MX"/>
                              </w:rPr>
                            </w:pPr>
                            <w:r w:rsidRPr="00D65494">
                              <w:rPr>
                                <w:color w:val="002060"/>
                                <w:lang w:val="es-MX"/>
                              </w:rPr>
                              <w:t xml:space="preserve">No puede haber una iglesia separada para las personas con discapacidades. </w:t>
                            </w:r>
                          </w:p>
                          <w:p w:rsidR="004A71C3" w:rsidRPr="00D65494" w:rsidRDefault="004A71C3" w:rsidP="00B53601">
                            <w:pPr>
                              <w:rPr>
                                <w:i/>
                                <w:color w:val="002060"/>
                                <w:sz w:val="18"/>
                                <w:szCs w:val="48"/>
                                <w:lang w:val="es-MX"/>
                              </w:rPr>
                            </w:pPr>
                          </w:p>
                          <w:p w:rsidR="00B53601" w:rsidRPr="00D65494" w:rsidRDefault="00DE74E6" w:rsidP="00B53601">
                            <w:pPr>
                              <w:rPr>
                                <w:i/>
                                <w:color w:val="002060"/>
                                <w:sz w:val="18"/>
                                <w:szCs w:val="48"/>
                                <w:lang w:val="es-MX"/>
                              </w:rPr>
                            </w:pPr>
                            <w:r w:rsidRPr="00D65494">
                              <w:rPr>
                                <w:i/>
                                <w:color w:val="002060"/>
                                <w:sz w:val="18"/>
                                <w:szCs w:val="48"/>
                                <w:lang w:val="es-MX"/>
                              </w:rPr>
                              <w:t>Declaración de los Obispos de Estados Unidos</w:t>
                            </w:r>
                          </w:p>
                          <w:p w:rsidR="00807050" w:rsidRPr="00D65494" w:rsidRDefault="00807050" w:rsidP="00055059">
                            <w:pPr>
                              <w:pStyle w:val="EventDescription"/>
                              <w:rPr>
                                <w:sz w:val="48"/>
                                <w:szCs w:val="48"/>
                                <w:lang w:val="es-MX"/>
                              </w:rPr>
                            </w:pPr>
                          </w:p>
                          <w:p w:rsidR="00115331" w:rsidRPr="00D65494" w:rsidRDefault="00115331" w:rsidP="009B4AB4">
                            <w:pPr>
                              <w:pStyle w:val="OrganizationName"/>
                              <w:rPr>
                                <w:lang w:val="es-MX"/>
                              </w:rPr>
                            </w:pPr>
                          </w:p>
                          <w:p w:rsidR="00115331" w:rsidRPr="00D65494" w:rsidRDefault="00115331" w:rsidP="009B4AB4">
                            <w:pPr>
                              <w:pStyle w:val="OrganizationName"/>
                              <w:rPr>
                                <w:lang w:val="es-MX"/>
                              </w:rPr>
                            </w:pPr>
                          </w:p>
                          <w:p w:rsidR="00115331" w:rsidRPr="00D65494" w:rsidRDefault="00115331" w:rsidP="009B4AB4">
                            <w:pPr>
                              <w:pStyle w:val="OrganizationName"/>
                              <w:rPr>
                                <w:lang w:val="es-MX"/>
                              </w:rPr>
                            </w:pPr>
                          </w:p>
                          <w:p w:rsidR="00115331" w:rsidRPr="00D65494" w:rsidRDefault="00115331" w:rsidP="009B4AB4">
                            <w:pPr>
                              <w:pStyle w:val="OrganizationName"/>
                              <w:rPr>
                                <w:lang w:val="es-MX"/>
                              </w:rPr>
                            </w:pPr>
                          </w:p>
                          <w:p w:rsidR="00115331" w:rsidRPr="00D65494" w:rsidRDefault="00115331" w:rsidP="009B4AB4">
                            <w:pPr>
                              <w:pStyle w:val="OrganizationName"/>
                              <w:rPr>
                                <w:lang w:val="es-MX"/>
                              </w:rPr>
                            </w:pPr>
                          </w:p>
                          <w:p w:rsidR="00115331" w:rsidRPr="00D65494" w:rsidRDefault="00115331" w:rsidP="009B4AB4">
                            <w:pPr>
                              <w:pStyle w:val="OrganizationName"/>
                              <w:rPr>
                                <w:lang w:val="es-MX"/>
                              </w:rPr>
                            </w:pPr>
                          </w:p>
                          <w:p w:rsidR="009B4AB4" w:rsidRPr="009B4AB4" w:rsidRDefault="009B4AB4" w:rsidP="009B4AB4">
                            <w:pPr>
                              <w:pStyle w:val="OrganizationName"/>
                            </w:pPr>
                            <w:r w:rsidRPr="009B4AB4">
                              <w:t>Sponsored by Your Organization</w:t>
                            </w:r>
                          </w:p>
                          <w:p w:rsidR="009B4AB4" w:rsidRPr="009B4AB4" w:rsidRDefault="009B4AB4" w:rsidP="00055059">
                            <w:pPr>
                              <w:pStyle w:val="Address"/>
                            </w:pPr>
                            <w:smartTag w:uri="urn:schemas-microsoft-com:office:smarttags" w:element="address">
                              <w:smartTag w:uri="urn:schemas-microsoft-com:office:smarttags" w:element="Street">
                                <w:r w:rsidRPr="009B4AB4">
                                  <w:t>123 Main St.</w:t>
                                </w:r>
                              </w:smartTag>
                              <w:r w:rsidR="00594CC0">
                                <w:t>,</w:t>
                              </w:r>
                              <w:r w:rsidRPr="009B4AB4">
                                <w:t xml:space="preserve"> </w:t>
                              </w:r>
                              <w:smartTag w:uri="urn:schemas-microsoft-com:office:smarttags" w:element="City">
                                <w:r w:rsidRPr="009B4AB4">
                                  <w:t>Bothell</w:t>
                                </w:r>
                              </w:smartTag>
                              <w:r w:rsidRPr="009B4AB4">
                                <w:t xml:space="preserve">, </w:t>
                              </w:r>
                              <w:smartTag w:uri="urn:schemas-microsoft-com:office:smarttags" w:element="State">
                                <w:r w:rsidRPr="009B4AB4">
                                  <w:t>WA</w:t>
                                </w:r>
                              </w:smartTag>
                            </w:smartTag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4" o:spid="_x0000_s1030" type="#_x0000_t202" style="position:absolute;left:0;text-align:left;margin-left:69.6pt;margin-top:155.4pt;width:496.25pt;height:343.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" filled="f" stroked="f">
                <v:textbox>
                  <w:txbxContent>
                    <w:p w:rsidR="00055059" w:rsidRPr="00D65494" w:rsidRDefault="00111D19" w:rsidP="00055059">
                      <w:pPr>
                        <w:pStyle w:val="Heading1"/>
                        <w:rPr>
                          <w:rFonts w:ascii="Lucida Calligraphy" w:hAnsi="Lucida Calligraphy"/>
                          <w:color w:val="002060"/>
                          <w:lang w:val="es-MX"/>
                        </w:rPr>
                      </w:pPr>
                      <w:r w:rsidRPr="00D65494">
                        <w:rPr>
                          <w:rFonts w:ascii="Lucida Calligraphy" w:hAnsi="Lucida Calligraphy"/>
                          <w:color w:val="002060"/>
                          <w:lang w:val="es-MX"/>
                        </w:rPr>
                        <w:t>BIENVENIDOS</w:t>
                      </w:r>
                    </w:p>
                    <w:p w:rsidR="00D932E1" w:rsidRPr="00D65494" w:rsidRDefault="00D932E1" w:rsidP="00115331">
                      <w:pPr>
                        <w:rPr>
                          <w:color w:val="002060"/>
                          <w:lang w:val="es-MX"/>
                        </w:rPr>
                      </w:pPr>
                    </w:p>
                    <w:p w:rsidR="00115331" w:rsidRPr="00D65494" w:rsidRDefault="00111D19" w:rsidP="00115331">
                      <w:pPr>
                        <w:rPr>
                          <w:color w:val="002060"/>
                          <w:lang w:val="es-MX"/>
                        </w:rPr>
                      </w:pPr>
                      <w:r w:rsidRPr="00D65494">
                        <w:rPr>
                          <w:color w:val="002060"/>
                          <w:lang w:val="es-MX"/>
                        </w:rPr>
                        <w:t>Hermanos y hermanas que tengan una discapacidad,  y sus familias</w:t>
                      </w:r>
                    </w:p>
                    <w:p w:rsidR="00055059" w:rsidRPr="00D65494" w:rsidRDefault="00055059" w:rsidP="00055059">
                      <w:pPr>
                        <w:rPr>
                          <w:color w:val="002060"/>
                          <w:lang w:val="es-MX"/>
                        </w:rPr>
                      </w:pPr>
                    </w:p>
                    <w:p w:rsidR="00055059" w:rsidRPr="00D65494" w:rsidRDefault="00055059" w:rsidP="00055059">
                      <w:pPr>
                        <w:rPr>
                          <w:color w:val="002060"/>
                          <w:lang w:val="es-MX"/>
                        </w:rPr>
                      </w:pPr>
                    </w:p>
                    <w:p w:rsidR="00115331" w:rsidRPr="00D65494" w:rsidRDefault="00115331" w:rsidP="00055059">
                      <w:pPr>
                        <w:pStyle w:val="Heading2"/>
                        <w:rPr>
                          <w:color w:val="002060"/>
                          <w:sz w:val="48"/>
                          <w:szCs w:val="48"/>
                          <w:lang w:val="es-MX"/>
                        </w:rPr>
                      </w:pPr>
                      <w:r w:rsidRPr="00D65494">
                        <w:rPr>
                          <w:color w:val="002060"/>
                          <w:sz w:val="48"/>
                          <w:szCs w:val="48"/>
                          <w:lang w:val="es-MX"/>
                        </w:rPr>
                        <w:t xml:space="preserve"> </w:t>
                      </w:r>
                      <w:proofErr w:type="gramStart"/>
                      <w:r w:rsidR="00D65494">
                        <w:rPr>
                          <w:color w:val="002060"/>
                          <w:sz w:val="48"/>
                          <w:szCs w:val="48"/>
                          <w:lang w:val="es-MX"/>
                        </w:rPr>
                        <w:t>en</w:t>
                      </w:r>
                      <w:proofErr w:type="gramEnd"/>
                      <w:r w:rsidR="00196ED9" w:rsidRPr="00D65494">
                        <w:rPr>
                          <w:color w:val="002060"/>
                          <w:sz w:val="48"/>
                          <w:szCs w:val="48"/>
                          <w:lang w:val="es-MX"/>
                        </w:rPr>
                        <w:t xml:space="preserve"> </w:t>
                      </w:r>
                      <w:r w:rsidRPr="00D65494">
                        <w:rPr>
                          <w:color w:val="002060"/>
                          <w:sz w:val="48"/>
                          <w:szCs w:val="48"/>
                          <w:lang w:val="es-MX"/>
                        </w:rPr>
                        <w:t>(</w:t>
                      </w:r>
                      <w:r w:rsidR="00111D19" w:rsidRPr="00D65494">
                        <w:rPr>
                          <w:color w:val="002060"/>
                          <w:sz w:val="48"/>
                          <w:szCs w:val="48"/>
                          <w:lang w:val="es-MX"/>
                        </w:rPr>
                        <w:t>nombre de la parroquia</w:t>
                      </w:r>
                      <w:r w:rsidRPr="00D65494">
                        <w:rPr>
                          <w:color w:val="002060"/>
                          <w:sz w:val="48"/>
                          <w:szCs w:val="48"/>
                          <w:lang w:val="es-MX"/>
                        </w:rPr>
                        <w:t>)</w:t>
                      </w:r>
                    </w:p>
                    <w:p w:rsidR="00055059" w:rsidRPr="00D65494" w:rsidRDefault="00825458" w:rsidP="00055059">
                      <w:pPr>
                        <w:pStyle w:val="EventDescription"/>
                        <w:rPr>
                          <w:color w:val="002060"/>
                          <w:lang w:val="es-MX"/>
                        </w:rPr>
                      </w:pPr>
                      <w:r w:rsidRPr="00D65494">
                        <w:rPr>
                          <w:color w:val="002060"/>
                          <w:lang w:val="es-MX"/>
                        </w:rPr>
                        <w:t xml:space="preserve"> </w:t>
                      </w:r>
                    </w:p>
                    <w:p w:rsidR="000B5ABA" w:rsidRPr="00D65494" w:rsidRDefault="000B5ABA" w:rsidP="000B5ABA">
                      <w:pPr>
                        <w:rPr>
                          <w:i/>
                          <w:color w:val="002060"/>
                          <w:sz w:val="12"/>
                          <w:szCs w:val="40"/>
                          <w:lang w:val="es-MX"/>
                        </w:rPr>
                      </w:pPr>
                    </w:p>
                    <w:p w:rsidR="00807050" w:rsidRPr="00D65494" w:rsidRDefault="00196ED9" w:rsidP="00807050">
                      <w:pPr>
                        <w:rPr>
                          <w:i/>
                          <w:color w:val="002060"/>
                          <w:sz w:val="20"/>
                          <w:szCs w:val="40"/>
                          <w:lang w:val="es-MX"/>
                        </w:rPr>
                      </w:pPr>
                      <w:r w:rsidRPr="00D65494">
                        <w:rPr>
                          <w:i/>
                          <w:color w:val="002060"/>
                          <w:sz w:val="40"/>
                          <w:szCs w:val="40"/>
                          <w:lang w:val="es-MX"/>
                        </w:rPr>
                        <w:t xml:space="preserve">Tenemos un lugar </w:t>
                      </w:r>
                      <w:r w:rsidR="00C57CB9" w:rsidRPr="00D65494">
                        <w:rPr>
                          <w:i/>
                          <w:color w:val="002060"/>
                          <w:sz w:val="40"/>
                          <w:szCs w:val="40"/>
                          <w:lang w:val="es-MX"/>
                        </w:rPr>
                        <w:t>para ustedes</w:t>
                      </w:r>
                    </w:p>
                    <w:p w:rsidR="00807050" w:rsidRPr="00D65494" w:rsidRDefault="00807050" w:rsidP="00055059">
                      <w:pPr>
                        <w:pStyle w:val="EventDescription"/>
                        <w:rPr>
                          <w:color w:val="002060"/>
                          <w:lang w:val="es-MX"/>
                        </w:rPr>
                      </w:pPr>
                      <w:r w:rsidRPr="00D65494">
                        <w:rPr>
                          <w:color w:val="002060"/>
                          <w:lang w:val="es-MX"/>
                        </w:rPr>
                        <w:t xml:space="preserve"> </w:t>
                      </w:r>
                    </w:p>
                    <w:p w:rsidR="00825458" w:rsidRPr="00D65494" w:rsidRDefault="00542FE1" w:rsidP="00055059">
                      <w:pPr>
                        <w:pStyle w:val="EventDescription"/>
                        <w:rPr>
                          <w:color w:val="002060"/>
                          <w:sz w:val="28"/>
                          <w:szCs w:val="28"/>
                          <w:lang w:val="es-MX"/>
                        </w:rPr>
                      </w:pPr>
                      <w:r w:rsidRPr="00D65494">
                        <w:rPr>
                          <w:color w:val="002060"/>
                          <w:sz w:val="28"/>
                          <w:szCs w:val="28"/>
                          <w:lang w:val="es-MX"/>
                        </w:rPr>
                        <w:t>Sus dones son bienvenidos aquí</w:t>
                      </w:r>
                    </w:p>
                    <w:p w:rsidR="008F101B" w:rsidRPr="00D65494" w:rsidRDefault="008F101B" w:rsidP="008F101B">
                      <w:pPr>
                        <w:rPr>
                          <w:color w:val="002060"/>
                          <w:lang w:val="es-MX"/>
                        </w:rPr>
                      </w:pPr>
                    </w:p>
                    <w:p w:rsidR="00EE33B0" w:rsidRPr="00D65494" w:rsidRDefault="00DE74E6" w:rsidP="00542FE1">
                      <w:pPr>
                        <w:rPr>
                          <w:color w:val="002060"/>
                          <w:lang w:val="es-MX"/>
                        </w:rPr>
                      </w:pPr>
                      <w:r w:rsidRPr="00D65494">
                        <w:rPr>
                          <w:color w:val="002060"/>
                          <w:lang w:val="es-MX"/>
                        </w:rPr>
                        <w:t>Nuestra parroquia es la puerta</w:t>
                      </w:r>
                      <w:r w:rsidR="00542FE1" w:rsidRPr="00D65494">
                        <w:rPr>
                          <w:color w:val="002060"/>
                          <w:lang w:val="es-MX"/>
                        </w:rPr>
                        <w:t xml:space="preserve"> a la participación de la</w:t>
                      </w:r>
                      <w:r w:rsidR="00EE33B0" w:rsidRPr="00D65494">
                        <w:rPr>
                          <w:color w:val="002060"/>
                          <w:lang w:val="es-MX"/>
                        </w:rPr>
                        <w:t xml:space="preserve"> experiencia cristiana,</w:t>
                      </w:r>
                    </w:p>
                    <w:p w:rsidR="00807050" w:rsidRPr="00D65494" w:rsidRDefault="00542FE1" w:rsidP="00542FE1">
                      <w:pPr>
                        <w:rPr>
                          <w:color w:val="002060"/>
                          <w:lang w:val="es-MX"/>
                        </w:rPr>
                      </w:pPr>
                      <w:proofErr w:type="gramStart"/>
                      <w:r w:rsidRPr="00D65494">
                        <w:rPr>
                          <w:color w:val="002060"/>
                          <w:lang w:val="es-MX"/>
                        </w:rPr>
                        <w:t>por</w:t>
                      </w:r>
                      <w:proofErr w:type="gramEnd"/>
                      <w:r w:rsidRPr="00D65494">
                        <w:rPr>
                          <w:color w:val="002060"/>
                          <w:lang w:val="es-MX"/>
                        </w:rPr>
                        <w:t xml:space="preserve"> lo tanto es nuestra responsabilidad asegurarnos de </w:t>
                      </w:r>
                      <w:r w:rsidR="00EE33B0" w:rsidRPr="00D65494">
                        <w:rPr>
                          <w:color w:val="002060"/>
                          <w:lang w:val="es-MX"/>
                        </w:rPr>
                        <w:t>estar siempre abierto</w:t>
                      </w:r>
                      <w:r w:rsidR="00DE74E6" w:rsidRPr="00D65494">
                        <w:rPr>
                          <w:color w:val="002060"/>
                          <w:lang w:val="es-MX"/>
                        </w:rPr>
                        <w:t>s</w:t>
                      </w:r>
                      <w:r w:rsidRPr="00D65494">
                        <w:rPr>
                          <w:color w:val="002060"/>
                          <w:lang w:val="es-MX"/>
                        </w:rPr>
                        <w:t>.</w:t>
                      </w:r>
                    </w:p>
                    <w:p w:rsidR="00B53601" w:rsidRPr="00D65494" w:rsidRDefault="00542FE1" w:rsidP="00B53601">
                      <w:pPr>
                        <w:rPr>
                          <w:color w:val="002060"/>
                          <w:lang w:val="es-MX"/>
                        </w:rPr>
                      </w:pPr>
                      <w:r w:rsidRPr="00D65494">
                        <w:rPr>
                          <w:color w:val="002060"/>
                          <w:lang w:val="es-MX"/>
                        </w:rPr>
                        <w:t xml:space="preserve">Somos un mismo rebaño bajo el cuidado del mismo pastor. </w:t>
                      </w:r>
                    </w:p>
                    <w:p w:rsidR="00B53601" w:rsidRPr="00D65494" w:rsidRDefault="00DE74E6" w:rsidP="00B53601">
                      <w:pPr>
                        <w:rPr>
                          <w:color w:val="002060"/>
                          <w:lang w:val="es-MX"/>
                        </w:rPr>
                      </w:pPr>
                      <w:r w:rsidRPr="00D65494">
                        <w:rPr>
                          <w:color w:val="002060"/>
                          <w:lang w:val="es-MX"/>
                        </w:rPr>
                        <w:t xml:space="preserve">No puede haber una iglesia separada para las personas con discapacidades. </w:t>
                      </w:r>
                    </w:p>
                    <w:p w:rsidR="004A71C3" w:rsidRPr="00D65494" w:rsidRDefault="004A71C3" w:rsidP="00B53601">
                      <w:pPr>
                        <w:rPr>
                          <w:i/>
                          <w:color w:val="002060"/>
                          <w:sz w:val="18"/>
                          <w:szCs w:val="48"/>
                          <w:lang w:val="es-MX"/>
                        </w:rPr>
                      </w:pPr>
                    </w:p>
                    <w:p w:rsidR="00B53601" w:rsidRPr="00D65494" w:rsidRDefault="00DE74E6" w:rsidP="00B53601">
                      <w:pPr>
                        <w:rPr>
                          <w:i/>
                          <w:color w:val="002060"/>
                          <w:sz w:val="18"/>
                          <w:szCs w:val="48"/>
                          <w:lang w:val="es-MX"/>
                        </w:rPr>
                      </w:pPr>
                      <w:r w:rsidRPr="00D65494">
                        <w:rPr>
                          <w:i/>
                          <w:color w:val="002060"/>
                          <w:sz w:val="18"/>
                          <w:szCs w:val="48"/>
                          <w:lang w:val="es-MX"/>
                        </w:rPr>
                        <w:t>Declaración de los Obispos de Estados Unidos</w:t>
                      </w:r>
                    </w:p>
                    <w:p w:rsidR="00807050" w:rsidRPr="00D65494" w:rsidRDefault="00807050" w:rsidP="00055059">
                      <w:pPr>
                        <w:pStyle w:val="EventDescription"/>
                        <w:rPr>
                          <w:sz w:val="48"/>
                          <w:szCs w:val="48"/>
                          <w:lang w:val="es-MX"/>
                        </w:rPr>
                      </w:pPr>
                    </w:p>
                    <w:p w:rsidR="00115331" w:rsidRPr="00D65494" w:rsidRDefault="00115331" w:rsidP="009B4AB4">
                      <w:pPr>
                        <w:pStyle w:val="OrganizationName"/>
                        <w:rPr>
                          <w:lang w:val="es-MX"/>
                        </w:rPr>
                      </w:pPr>
                    </w:p>
                    <w:p w:rsidR="00115331" w:rsidRPr="00D65494" w:rsidRDefault="00115331" w:rsidP="009B4AB4">
                      <w:pPr>
                        <w:pStyle w:val="OrganizationName"/>
                        <w:rPr>
                          <w:lang w:val="es-MX"/>
                        </w:rPr>
                      </w:pPr>
                    </w:p>
                    <w:p w:rsidR="00115331" w:rsidRPr="00D65494" w:rsidRDefault="00115331" w:rsidP="009B4AB4">
                      <w:pPr>
                        <w:pStyle w:val="OrganizationName"/>
                        <w:rPr>
                          <w:lang w:val="es-MX"/>
                        </w:rPr>
                      </w:pPr>
                    </w:p>
                    <w:p w:rsidR="00115331" w:rsidRPr="00D65494" w:rsidRDefault="00115331" w:rsidP="009B4AB4">
                      <w:pPr>
                        <w:pStyle w:val="OrganizationName"/>
                        <w:rPr>
                          <w:lang w:val="es-MX"/>
                        </w:rPr>
                      </w:pPr>
                    </w:p>
                    <w:p w:rsidR="00115331" w:rsidRPr="00D65494" w:rsidRDefault="00115331" w:rsidP="009B4AB4">
                      <w:pPr>
                        <w:pStyle w:val="OrganizationName"/>
                        <w:rPr>
                          <w:lang w:val="es-MX"/>
                        </w:rPr>
                      </w:pPr>
                    </w:p>
                    <w:p w:rsidR="00115331" w:rsidRPr="00D65494" w:rsidRDefault="00115331" w:rsidP="009B4AB4">
                      <w:pPr>
                        <w:pStyle w:val="OrganizationName"/>
                        <w:rPr>
                          <w:lang w:val="es-MX"/>
                        </w:rPr>
                      </w:pPr>
                    </w:p>
                    <w:p w:rsidR="009B4AB4" w:rsidRPr="009B4AB4" w:rsidRDefault="009B4AB4" w:rsidP="009B4AB4">
                      <w:pPr>
                        <w:pStyle w:val="OrganizationName"/>
                      </w:pPr>
                      <w:r w:rsidRPr="009B4AB4">
                        <w:t>Sponsored by Your Organization</w:t>
                      </w:r>
                    </w:p>
                    <w:p w:rsidR="009B4AB4" w:rsidRPr="009B4AB4" w:rsidRDefault="009B4AB4" w:rsidP="00055059">
                      <w:pPr>
                        <w:pStyle w:val="Address"/>
                      </w:pPr>
                      <w:smartTag w:uri="urn:schemas-microsoft-com:office:smarttags" w:element="address">
                        <w:smartTag w:uri="urn:schemas-microsoft-com:office:smarttags" w:element="Street">
                          <w:r w:rsidRPr="009B4AB4">
                            <w:t>123 Main St.</w:t>
                          </w:r>
                        </w:smartTag>
                        <w:r w:rsidR="00594CC0">
                          <w:t>,</w:t>
                        </w:r>
                        <w:r w:rsidRPr="009B4AB4">
                          <w:t xml:space="preserve"> </w:t>
                        </w:r>
                        <w:smartTag w:uri="urn:schemas-microsoft-com:office:smarttags" w:element="City">
                          <w:r w:rsidRPr="009B4AB4">
                            <w:t>Bothell</w:t>
                          </w:r>
                        </w:smartTag>
                        <w:r w:rsidRPr="009B4AB4">
                          <w:t xml:space="preserve">, </w:t>
                        </w:r>
                        <w:smartTag w:uri="urn:schemas-microsoft-com:office:smarttags" w:element="State">
                          <w:r w:rsidRPr="009B4AB4">
                            <w:t>WA</w:t>
                          </w:r>
                        </w:smartTag>
                      </w:smartTag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825458" w:rsidRPr="00964960" w:rsidSect="00AD039B">
      <w:footerReference w:type="default" r:id="rId19"/>
      <w:pgSz w:w="12240" w:h="15840"/>
      <w:pgMar w:top="1440" w:right="1800" w:bottom="1440" w:left="1260" w:header="720" w:footer="57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4129E" w:rsidRDefault="00D4129E" w:rsidP="00825458">
      <w:r>
        <w:separator/>
      </w:r>
    </w:p>
  </w:endnote>
  <w:endnote w:type="continuationSeparator" w:id="0">
    <w:p w:rsidR="00D4129E" w:rsidRDefault="00D4129E" w:rsidP="008254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5458" w:rsidRDefault="00D33174" w:rsidP="00825458">
    <w:pPr>
      <w:pStyle w:val="Footer"/>
      <w:jc w:val="both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-762635</wp:posOffset>
              </wp:positionH>
              <wp:positionV relativeFrom="paragraph">
                <wp:posOffset>-178435</wp:posOffset>
              </wp:positionV>
              <wp:extent cx="7668260" cy="609600"/>
              <wp:effectExtent l="0" t="0" r="0" b="0"/>
              <wp:wrapNone/>
              <wp:docPr id="31" name="Text Box 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668260" cy="609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2">
                        <a:schemeClr val="accent1"/>
                      </a:lnRef>
                      <a:fillRef idx="1">
                        <a:schemeClr val="l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D33174" w:rsidRPr="00D33174" w:rsidRDefault="00D33174" w:rsidP="00D33174">
                          <w:pPr>
                            <w:jc w:val="both"/>
                          </w:pPr>
                        </w:p>
                        <w:p w:rsidR="00D33174" w:rsidRPr="00D33174" w:rsidRDefault="00D33174" w:rsidP="00D33174">
                          <w:pPr>
                            <w:jc w:val="both"/>
                            <w:rPr>
                              <w:b/>
                              <w:color w:val="002060"/>
                            </w:rPr>
                          </w:pPr>
                          <w:r w:rsidRPr="00D33174">
                            <w:rPr>
                              <w:b/>
                              <w:color w:val="002060"/>
                            </w:rPr>
                            <w:t xml:space="preserve">For more information please contact NCPD at: </w:t>
                          </w:r>
                          <w:hyperlink r:id="rId1" w:history="1">
                            <w:r w:rsidRPr="00D33174">
                              <w:rPr>
                                <w:rStyle w:val="Hyperlink"/>
                                <w:b/>
                                <w:color w:val="002060"/>
                              </w:rPr>
                              <w:t>ncpd@ncpd.org</w:t>
                            </w:r>
                          </w:hyperlink>
                          <w:r w:rsidRPr="00D33174">
                            <w:rPr>
                              <w:b/>
                              <w:color w:val="002060"/>
                            </w:rPr>
                            <w:t>, 202-529-2933 (Telephone), 202-529-4678 (Fax)</w:t>
                          </w:r>
                        </w:p>
                        <w:p w:rsidR="00D33174" w:rsidRDefault="00D33174" w:rsidP="00D33174">
                          <w:pPr>
                            <w:pStyle w:val="NormalWeb"/>
                            <w:tabs>
                              <w:tab w:val="left" w:pos="1980"/>
                            </w:tabs>
                            <w:rPr>
                              <w:rFonts w:ascii="Calibri" w:hAnsi="Calibri"/>
                            </w:rPr>
                          </w:pPr>
                        </w:p>
                        <w:p w:rsidR="00D33174" w:rsidRDefault="00D33174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31" type="#_x0000_t202" style="position:absolute;left:0;text-align:left;margin-left:-60.05pt;margin-top:-14.05pt;width:603.8pt;height:4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" filled="f" stroked="f" strokeweight="2pt">
              <v:textbox>
                <w:txbxContent>
                  <w:p w:rsidR="00D33174" w:rsidRPr="00D33174" w:rsidRDefault="00D33174" w:rsidP="00D33174">
                    <w:pPr>
                      <w:jc w:val="both"/>
                    </w:pPr>
                  </w:p>
                  <w:p w:rsidR="00D33174" w:rsidRPr="00D33174" w:rsidRDefault="00D33174" w:rsidP="00D33174">
                    <w:pPr>
                      <w:jc w:val="both"/>
                      <w:rPr>
                        <w:b/>
                        <w:color w:val="002060"/>
                      </w:rPr>
                    </w:pPr>
                    <w:r w:rsidRPr="00D33174">
                      <w:rPr>
                        <w:b/>
                        <w:color w:val="002060"/>
                      </w:rPr>
                      <w:t xml:space="preserve">For more information please contact NCPD at: </w:t>
                    </w:r>
                    <w:hyperlink r:id="rId2" w:history="1">
                      <w:r w:rsidRPr="00D33174">
                        <w:rPr>
                          <w:rStyle w:val="Hyperlink"/>
                          <w:b/>
                          <w:color w:val="002060"/>
                        </w:rPr>
                        <w:t>ncpd@ncpd.org</w:t>
                      </w:r>
                    </w:hyperlink>
                    <w:r w:rsidRPr="00D33174">
                      <w:rPr>
                        <w:b/>
                        <w:color w:val="002060"/>
                      </w:rPr>
                      <w:t>, 202-529-2933 (Telephone), 202-529-4678 (Fax)</w:t>
                    </w:r>
                  </w:p>
                  <w:p w:rsidR="00D33174" w:rsidRDefault="00D33174" w:rsidP="00D33174">
                    <w:pPr>
                      <w:pStyle w:val="NormalWeb"/>
                      <w:tabs>
                        <w:tab w:val="left" w:pos="1980"/>
                      </w:tabs>
                      <w:rPr>
                        <w:rFonts w:ascii="Calibri" w:hAnsi="Calibri"/>
                      </w:rPr>
                    </w:pPr>
                  </w:p>
                  <w:p w:rsidR="00D33174" w:rsidRDefault="00D33174"/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4129E" w:rsidRDefault="00D4129E" w:rsidP="00825458">
      <w:r>
        <w:separator/>
      </w:r>
    </w:p>
  </w:footnote>
  <w:footnote w:type="continuationSeparator" w:id="0">
    <w:p w:rsidR="00D4129E" w:rsidRDefault="00D4129E" w:rsidP="0082545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hdrShapeDefaults>
    <o:shapedefaults v:ext="edit" spidmax="2049">
      <o:colormru v:ext="edit" colors="#bfffb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5331"/>
    <w:rsid w:val="000119ED"/>
    <w:rsid w:val="00055059"/>
    <w:rsid w:val="00055559"/>
    <w:rsid w:val="00060B8A"/>
    <w:rsid w:val="00065326"/>
    <w:rsid w:val="000B5ABA"/>
    <w:rsid w:val="00111D19"/>
    <w:rsid w:val="00115331"/>
    <w:rsid w:val="00196ED9"/>
    <w:rsid w:val="00294D23"/>
    <w:rsid w:val="00310352"/>
    <w:rsid w:val="0034316C"/>
    <w:rsid w:val="00381415"/>
    <w:rsid w:val="00420F85"/>
    <w:rsid w:val="00454C27"/>
    <w:rsid w:val="004A71C3"/>
    <w:rsid w:val="00542FE1"/>
    <w:rsid w:val="00557C6F"/>
    <w:rsid w:val="00594CC0"/>
    <w:rsid w:val="005A68FC"/>
    <w:rsid w:val="005F11D1"/>
    <w:rsid w:val="005F354B"/>
    <w:rsid w:val="00675066"/>
    <w:rsid w:val="007276F5"/>
    <w:rsid w:val="0076714B"/>
    <w:rsid w:val="00807050"/>
    <w:rsid w:val="00825458"/>
    <w:rsid w:val="00846660"/>
    <w:rsid w:val="008F101B"/>
    <w:rsid w:val="00930FDF"/>
    <w:rsid w:val="00964960"/>
    <w:rsid w:val="009B427C"/>
    <w:rsid w:val="009B4AB4"/>
    <w:rsid w:val="00A740AD"/>
    <w:rsid w:val="00AC4672"/>
    <w:rsid w:val="00AD039B"/>
    <w:rsid w:val="00B53601"/>
    <w:rsid w:val="00B87A3E"/>
    <w:rsid w:val="00BD0878"/>
    <w:rsid w:val="00BD521E"/>
    <w:rsid w:val="00C57CB9"/>
    <w:rsid w:val="00C73B93"/>
    <w:rsid w:val="00D33174"/>
    <w:rsid w:val="00D4129E"/>
    <w:rsid w:val="00D65494"/>
    <w:rsid w:val="00D932E1"/>
    <w:rsid w:val="00DE74E6"/>
    <w:rsid w:val="00EE33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State"/>
  <w:smartTagType w:namespaceuri="urn:schemas-microsoft-com:office:smarttags" w:name="Street"/>
  <w:smartTagType w:namespaceuri="urn:schemas-microsoft-com:office:smarttags" w:name="City"/>
  <w:smartTagType w:namespaceuri="urn:schemas-microsoft-com:office:smarttags" w:name="address"/>
  <w:shapeDefaults>
    <o:shapedefaults v:ext="edit" spidmax="2049">
      <o:colormru v:ext="edit" colors="#bfffbf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55059"/>
    <w:pPr>
      <w:jc w:val="center"/>
    </w:pPr>
    <w:rPr>
      <w:rFonts w:ascii="Book Antiqua" w:hAnsi="Book Antiqua"/>
      <w:color w:val="7199AF"/>
      <w:sz w:val="24"/>
      <w:szCs w:val="24"/>
    </w:rPr>
  </w:style>
  <w:style w:type="paragraph" w:styleId="Heading1">
    <w:name w:val="heading 1"/>
    <w:basedOn w:val="Normal"/>
    <w:next w:val="Normal"/>
    <w:qFormat/>
    <w:rsid w:val="00055059"/>
    <w:pPr>
      <w:spacing w:line="760" w:lineRule="atLeast"/>
      <w:outlineLvl w:val="0"/>
    </w:pPr>
    <w:rPr>
      <w:b/>
      <w:caps/>
      <w:sz w:val="76"/>
      <w:szCs w:val="76"/>
    </w:rPr>
  </w:style>
  <w:style w:type="paragraph" w:styleId="Heading2">
    <w:name w:val="heading 2"/>
    <w:basedOn w:val="Normal"/>
    <w:next w:val="Normal"/>
    <w:qFormat/>
    <w:rsid w:val="00055059"/>
    <w:pPr>
      <w:outlineLvl w:val="1"/>
    </w:pPr>
    <w:rPr>
      <w:sz w:val="40"/>
    </w:rPr>
  </w:style>
  <w:style w:type="paragraph" w:styleId="Heading3">
    <w:name w:val="heading 3"/>
    <w:basedOn w:val="Heading2"/>
    <w:next w:val="Normal"/>
    <w:qFormat/>
    <w:rsid w:val="00055059"/>
    <w:pPr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B53601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9B427C"/>
    <w:rPr>
      <w:rFonts w:ascii="Tahoma" w:hAnsi="Tahoma" w:cs="Tahoma"/>
      <w:sz w:val="16"/>
      <w:szCs w:val="16"/>
    </w:rPr>
  </w:style>
  <w:style w:type="paragraph" w:customStyle="1" w:styleId="EventDescription">
    <w:name w:val="Event Description"/>
    <w:basedOn w:val="Normal"/>
    <w:rsid w:val="00055059"/>
    <w:pPr>
      <w:spacing w:line="264" w:lineRule="auto"/>
    </w:pPr>
    <w:rPr>
      <w:sz w:val="16"/>
    </w:rPr>
  </w:style>
  <w:style w:type="paragraph" w:customStyle="1" w:styleId="OrganizationName">
    <w:name w:val="Organization Name"/>
    <w:basedOn w:val="Normal"/>
    <w:rsid w:val="009B4AB4"/>
    <w:rPr>
      <w:caps/>
      <w:sz w:val="20"/>
    </w:rPr>
  </w:style>
  <w:style w:type="paragraph" w:customStyle="1" w:styleId="Address">
    <w:name w:val="Address"/>
    <w:basedOn w:val="Normal"/>
    <w:rsid w:val="00055059"/>
    <w:rPr>
      <w:sz w:val="20"/>
    </w:rPr>
  </w:style>
  <w:style w:type="paragraph" w:styleId="Header">
    <w:name w:val="header"/>
    <w:basedOn w:val="Normal"/>
    <w:link w:val="HeaderChar"/>
    <w:rsid w:val="0082545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825458"/>
    <w:rPr>
      <w:rFonts w:ascii="Book Antiqua" w:hAnsi="Book Antiqua"/>
      <w:color w:val="7199AF"/>
      <w:sz w:val="24"/>
      <w:szCs w:val="24"/>
    </w:rPr>
  </w:style>
  <w:style w:type="paragraph" w:styleId="Footer">
    <w:name w:val="footer"/>
    <w:basedOn w:val="Normal"/>
    <w:link w:val="FooterChar"/>
    <w:rsid w:val="0082545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rsid w:val="00825458"/>
    <w:rPr>
      <w:rFonts w:ascii="Book Antiqua" w:hAnsi="Book Antiqua"/>
      <w:color w:val="7199AF"/>
      <w:sz w:val="24"/>
      <w:szCs w:val="24"/>
    </w:rPr>
  </w:style>
  <w:style w:type="character" w:customStyle="1" w:styleId="Heading4Char">
    <w:name w:val="Heading 4 Char"/>
    <w:basedOn w:val="DefaultParagraphFont"/>
    <w:link w:val="Heading4"/>
    <w:semiHidden/>
    <w:rsid w:val="00B53601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styleId="Hyperlink">
    <w:name w:val="Hyperlink"/>
    <w:unhideWhenUsed/>
    <w:rsid w:val="00D33174"/>
    <w:rPr>
      <w:u w:val="single"/>
    </w:rPr>
  </w:style>
  <w:style w:type="paragraph" w:styleId="NormalWeb">
    <w:name w:val="Normal (Web)"/>
    <w:basedOn w:val="Normal"/>
    <w:unhideWhenUsed/>
    <w:rsid w:val="00D33174"/>
    <w:pPr>
      <w:spacing w:before="100" w:beforeAutospacing="1" w:after="100" w:afterAutospacing="1"/>
      <w:jc w:val="left"/>
    </w:pPr>
    <w:rPr>
      <w:rFonts w:ascii="Times New Roman" w:hAnsi="Times New Roman"/>
      <w:color w:val="aut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55059"/>
    <w:pPr>
      <w:jc w:val="center"/>
    </w:pPr>
    <w:rPr>
      <w:rFonts w:ascii="Book Antiqua" w:hAnsi="Book Antiqua"/>
      <w:color w:val="7199AF"/>
      <w:sz w:val="24"/>
      <w:szCs w:val="24"/>
    </w:rPr>
  </w:style>
  <w:style w:type="paragraph" w:styleId="Heading1">
    <w:name w:val="heading 1"/>
    <w:basedOn w:val="Normal"/>
    <w:next w:val="Normal"/>
    <w:qFormat/>
    <w:rsid w:val="00055059"/>
    <w:pPr>
      <w:spacing w:line="760" w:lineRule="atLeast"/>
      <w:outlineLvl w:val="0"/>
    </w:pPr>
    <w:rPr>
      <w:b/>
      <w:caps/>
      <w:sz w:val="76"/>
      <w:szCs w:val="76"/>
    </w:rPr>
  </w:style>
  <w:style w:type="paragraph" w:styleId="Heading2">
    <w:name w:val="heading 2"/>
    <w:basedOn w:val="Normal"/>
    <w:next w:val="Normal"/>
    <w:qFormat/>
    <w:rsid w:val="00055059"/>
    <w:pPr>
      <w:outlineLvl w:val="1"/>
    </w:pPr>
    <w:rPr>
      <w:sz w:val="40"/>
    </w:rPr>
  </w:style>
  <w:style w:type="paragraph" w:styleId="Heading3">
    <w:name w:val="heading 3"/>
    <w:basedOn w:val="Heading2"/>
    <w:next w:val="Normal"/>
    <w:qFormat/>
    <w:rsid w:val="00055059"/>
    <w:pPr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B53601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9B427C"/>
    <w:rPr>
      <w:rFonts w:ascii="Tahoma" w:hAnsi="Tahoma" w:cs="Tahoma"/>
      <w:sz w:val="16"/>
      <w:szCs w:val="16"/>
    </w:rPr>
  </w:style>
  <w:style w:type="paragraph" w:customStyle="1" w:styleId="EventDescription">
    <w:name w:val="Event Description"/>
    <w:basedOn w:val="Normal"/>
    <w:rsid w:val="00055059"/>
    <w:pPr>
      <w:spacing w:line="264" w:lineRule="auto"/>
    </w:pPr>
    <w:rPr>
      <w:sz w:val="16"/>
    </w:rPr>
  </w:style>
  <w:style w:type="paragraph" w:customStyle="1" w:styleId="OrganizationName">
    <w:name w:val="Organization Name"/>
    <w:basedOn w:val="Normal"/>
    <w:rsid w:val="009B4AB4"/>
    <w:rPr>
      <w:caps/>
      <w:sz w:val="20"/>
    </w:rPr>
  </w:style>
  <w:style w:type="paragraph" w:customStyle="1" w:styleId="Address">
    <w:name w:val="Address"/>
    <w:basedOn w:val="Normal"/>
    <w:rsid w:val="00055059"/>
    <w:rPr>
      <w:sz w:val="20"/>
    </w:rPr>
  </w:style>
  <w:style w:type="paragraph" w:styleId="Header">
    <w:name w:val="header"/>
    <w:basedOn w:val="Normal"/>
    <w:link w:val="HeaderChar"/>
    <w:rsid w:val="0082545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825458"/>
    <w:rPr>
      <w:rFonts w:ascii="Book Antiqua" w:hAnsi="Book Antiqua"/>
      <w:color w:val="7199AF"/>
      <w:sz w:val="24"/>
      <w:szCs w:val="24"/>
    </w:rPr>
  </w:style>
  <w:style w:type="paragraph" w:styleId="Footer">
    <w:name w:val="footer"/>
    <w:basedOn w:val="Normal"/>
    <w:link w:val="FooterChar"/>
    <w:rsid w:val="0082545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rsid w:val="00825458"/>
    <w:rPr>
      <w:rFonts w:ascii="Book Antiqua" w:hAnsi="Book Antiqua"/>
      <w:color w:val="7199AF"/>
      <w:sz w:val="24"/>
      <w:szCs w:val="24"/>
    </w:rPr>
  </w:style>
  <w:style w:type="character" w:customStyle="1" w:styleId="Heading4Char">
    <w:name w:val="Heading 4 Char"/>
    <w:basedOn w:val="DefaultParagraphFont"/>
    <w:link w:val="Heading4"/>
    <w:semiHidden/>
    <w:rsid w:val="00B53601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styleId="Hyperlink">
    <w:name w:val="Hyperlink"/>
    <w:unhideWhenUsed/>
    <w:rsid w:val="00D33174"/>
    <w:rPr>
      <w:u w:val="single"/>
    </w:rPr>
  </w:style>
  <w:style w:type="paragraph" w:styleId="NormalWeb">
    <w:name w:val="Normal (Web)"/>
    <w:basedOn w:val="Normal"/>
    <w:unhideWhenUsed/>
    <w:rsid w:val="00D33174"/>
    <w:pPr>
      <w:spacing w:before="100" w:beforeAutospacing="1" w:after="100" w:afterAutospacing="1"/>
      <w:jc w:val="left"/>
    </w:pPr>
    <w:rPr>
      <w:rFonts w:ascii="Times New Roman" w:hAnsi="Times New Roman"/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19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7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050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470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08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png"/><Relationship Id="rId18" Type="http://schemas.openxmlformats.org/officeDocument/2006/relationships/image" Target="media/image12.jp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g"/><Relationship Id="rId12" Type="http://schemas.openxmlformats.org/officeDocument/2006/relationships/image" Target="media/image6.png"/><Relationship Id="rId17" Type="http://schemas.openxmlformats.org/officeDocument/2006/relationships/image" Target="media/image11.jp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ncpd@ncpd.org" TargetMode="External"/><Relationship Id="rId1" Type="http://schemas.openxmlformats.org/officeDocument/2006/relationships/hyperlink" Target="mailto:ncpd@ncpd.org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sther\AppData\Roaming\Microsoft\Templates\Flyer%20for%20Easter%20event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Flyer for Easter event.dot</Template>
  <TotalTime>1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Esther</dc:creator>
  <cp:lastModifiedBy>Esther </cp:lastModifiedBy>
  <cp:revision>2</cp:revision>
  <cp:lastPrinted>2004-01-09T17:50:00Z</cp:lastPrinted>
  <dcterms:created xsi:type="dcterms:W3CDTF">2015-10-14T18:31:00Z</dcterms:created>
  <dcterms:modified xsi:type="dcterms:W3CDTF">2015-10-14T18:31:00Z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TC010127401033</vt:lpwstr>
  </property>
</Properties>
</file>